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B9245" w14:textId="74A49661" w:rsidR="00A727CA" w:rsidRPr="00E41A15" w:rsidRDefault="00CE6CD9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CE6CD9">
        <w:rPr>
          <w:sz w:val="64"/>
          <w:szCs w:val="64"/>
        </w:rPr>
        <w:t>Find the Measurements</w:t>
      </w:r>
    </w:p>
    <w:p w14:paraId="78875248" w14:textId="4B46F82A" w:rsidR="006B79AD" w:rsidRPr="00A727CA" w:rsidRDefault="00BC42EB" w:rsidP="00685A54">
      <w:pPr>
        <w:rPr>
          <w:sz w:val="4"/>
        </w:rPr>
      </w:pPr>
      <w:r w:rsidRPr="00FB25C9">
        <w:rPr>
          <w:noProof/>
        </w:rPr>
        <w:drawing>
          <wp:anchor distT="0" distB="0" distL="114300" distR="114300" simplePos="0" relativeHeight="251658240" behindDoc="0" locked="0" layoutInCell="1" allowOverlap="1" wp14:anchorId="55E1B439" wp14:editId="46CFB439">
            <wp:simplePos x="0" y="0"/>
            <wp:positionH relativeFrom="margin">
              <wp:posOffset>1270</wp:posOffset>
            </wp:positionH>
            <wp:positionV relativeFrom="paragraph">
              <wp:posOffset>102870</wp:posOffset>
            </wp:positionV>
            <wp:extent cx="1562735" cy="1421130"/>
            <wp:effectExtent l="0" t="0" r="0" b="7620"/>
            <wp:wrapNone/>
            <wp:docPr id="4" name="Picture 3" descr="An illustration of hand with finger pointing upwards. The illustration is cropped so that only the pointing finger and tops of the other fingers and thumb are visible. There is a horizontal line with a arrow pointing to left and right at the tip of the pointing finge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An illustration of hand with finger pointing upwards. The illustration is cropped so that only the pointing finger and tops of the other fingers and thumb are visible. There is a horizontal line with a arrow pointing to left and right at the tip of the pointing finger."/>
                    <pic:cNvPicPr>
                      <a:picLocks noChangeAspect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1821" r="1821"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1421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25C9">
        <w:rPr>
          <w:noProof/>
        </w:rPr>
        <w:drawing>
          <wp:anchor distT="0" distB="0" distL="114300" distR="114300" simplePos="0" relativeHeight="251659264" behindDoc="0" locked="0" layoutInCell="1" allowOverlap="1" wp14:anchorId="7B43CFBE" wp14:editId="1D492911">
            <wp:simplePos x="0" y="0"/>
            <wp:positionH relativeFrom="column">
              <wp:posOffset>2895600</wp:posOffset>
            </wp:positionH>
            <wp:positionV relativeFrom="paragraph">
              <wp:posOffset>102870</wp:posOffset>
            </wp:positionV>
            <wp:extent cx="1635760" cy="1995805"/>
            <wp:effectExtent l="0" t="0" r="2540" b="4445"/>
            <wp:wrapNone/>
            <wp:docPr id="12" name="Picture 11" descr="An illustration of a man wearing a green shirt and blue trousers, brown shoes. He is standing with his arms stretched out to wither side. There is a horizontal line with a arrow pointing to left and right to indicate the distance between the tips of his hand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 descr="An illustration of a man wearing a green shirt and blue trousers, brown shoes. He is standing with his arms stretched out to wither side. There is a horizontal line with a arrow pointing to left and right to indicate the distance between the tips of his hands."/>
                    <pic:cNvPicPr>
                      <a:picLocks noChangeAspect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760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A6C7FAD" w14:textId="113F924E" w:rsidR="00254534" w:rsidRDefault="00CE6CD9" w:rsidP="006B79AD">
      <w:r w:rsidRPr="00FB25C9">
        <w:rPr>
          <w:noProof/>
        </w:rPr>
        <w:drawing>
          <wp:anchor distT="0" distB="0" distL="114300" distR="114300" simplePos="0" relativeHeight="251660288" behindDoc="0" locked="0" layoutInCell="1" allowOverlap="1" wp14:anchorId="6A411DFC" wp14:editId="71A6DB74">
            <wp:simplePos x="0" y="0"/>
            <wp:positionH relativeFrom="column">
              <wp:posOffset>5144770</wp:posOffset>
            </wp:positionH>
            <wp:positionV relativeFrom="paragraph">
              <wp:posOffset>45085</wp:posOffset>
            </wp:positionV>
            <wp:extent cx="675640" cy="1818005"/>
            <wp:effectExtent l="0" t="0" r="0" b="0"/>
            <wp:wrapNone/>
            <wp:docPr id="19" name="Picture 18" descr="An illustration of the writing end of a purple pencil. The pencil is pointing vertically downwards. There is a horizontal line with arrows pointing to left and right at the tip of the pencil, along with a vertical line with an arrow pointing vertically downward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 descr="An illustration of the writing end of a purple pencil. The pencil is pointing vertically downwards. There is a horizontal line with arrows pointing to left and right at the tip of the pencil, along with a vertical line with an arrow pointing vertically downwards."/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4331" r="4331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6B02DD" w14:textId="2E551AAF" w:rsidR="001426FE" w:rsidRDefault="00D44AA5" w:rsidP="006B79AD"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1ED7442" wp14:editId="1AB939C9">
                <wp:simplePos x="0" y="0"/>
                <wp:positionH relativeFrom="column">
                  <wp:posOffset>6935470</wp:posOffset>
                </wp:positionH>
                <wp:positionV relativeFrom="paragraph">
                  <wp:posOffset>12700</wp:posOffset>
                </wp:positionV>
                <wp:extent cx="2289175" cy="1287780"/>
                <wp:effectExtent l="0" t="0" r="0" b="7620"/>
                <wp:wrapNone/>
                <wp:docPr id="15" name="Group 15" descr="An evening view of a wide suspension bridge with street lights reflected in the water below There is a horizontal line with a arrow pointing to left and right to indicate the distance between the bridges. 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9175" cy="1287780"/>
                          <a:chOff x="0" y="0"/>
                          <a:chExt cx="2289175" cy="1287780"/>
                        </a:xfrm>
                      </wpg:grpSpPr>
                      <pic:pic xmlns:pic="http://schemas.openxmlformats.org/drawingml/2006/picture">
                        <pic:nvPicPr>
                          <pic:cNvPr id="29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175" cy="12877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Straight Arrow Connector 3"/>
                        <wps:cNvCnPr/>
                        <wps:spPr>
                          <a:xfrm>
                            <a:off x="647700" y="514350"/>
                            <a:ext cx="1304925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A9F99C" id="Group 15" o:spid="_x0000_s1026" alt="An evening view of a wide suspension bridge with street lights reflected in the water below There is a horizontal line with a arrow pointing to left and right to indicate the distance between the bridges. " style="position:absolute;margin-left:546.1pt;margin-top:1pt;width:180.25pt;height:101.4pt;z-index:251681792" coordsize="22891,128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7" type="#_x0000_t75" style="position:absolute;width:22891;height:12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">
                  <v:imagedata r:id="rId15" o:title="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6477;top:5143;width:130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" strokecolor="black [3200]" strokeweight=".5pt">
                  <v:stroke startarrow="block" endarrow="block" joinstyle="miter"/>
                </v:shape>
              </v:group>
            </w:pict>
          </mc:Fallback>
        </mc:AlternateContent>
      </w:r>
    </w:p>
    <w:p w14:paraId="3759AB3B" w14:textId="6E6AF67E" w:rsidR="0025651C" w:rsidRDefault="00CE6CD9" w:rsidP="0025651C"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36AEFA" wp14:editId="27E944B1">
                <wp:simplePos x="0" y="0"/>
                <wp:positionH relativeFrom="column">
                  <wp:posOffset>939800</wp:posOffset>
                </wp:positionH>
                <wp:positionV relativeFrom="paragraph">
                  <wp:posOffset>2113008</wp:posOffset>
                </wp:positionV>
                <wp:extent cx="1545590" cy="461645"/>
                <wp:effectExtent l="0" t="0" r="0" b="0"/>
                <wp:wrapNone/>
                <wp:docPr id="6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5590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E82395" w14:textId="3124C510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1000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536AEFA" id="_x0000_t202" coordsize="21600,21600" o:spt="202" path="m,l,21600r21600,l21600,xe">
                <v:stroke joinstyle="miter"/>
                <v:path gradientshapeok="t" o:connecttype="rect"/>
              </v:shapetype>
              <v:shape id="TextBox 22" o:spid="_x0000_s1026" type="#_x0000_t202" style="position:absolute;margin-left:74pt;margin-top:166.4pt;width:121.7pt;height:36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" filled="f" stroked="f">
                <v:textbox style="mso-fit-shape-to-text:t">
                  <w:txbxContent>
                    <w:p w14:paraId="01E82395" w14:textId="3124C510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1000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49A007" wp14:editId="3AFD0B73">
                <wp:simplePos x="0" y="0"/>
                <wp:positionH relativeFrom="column">
                  <wp:posOffset>2398576</wp:posOffset>
                </wp:positionH>
                <wp:positionV relativeFrom="paragraph">
                  <wp:posOffset>2679065</wp:posOffset>
                </wp:positionV>
                <wp:extent cx="1306195" cy="474617"/>
                <wp:effectExtent l="0" t="0" r="0" b="0"/>
                <wp:wrapNone/>
                <wp:docPr id="7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6195" cy="47461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2B1D28E" w14:textId="38272675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mm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749A007" id="_x0000_s1027" type="#_x0000_t202" style="position:absolute;margin-left:188.85pt;margin-top:210.95pt;width:102.85pt;height:37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" filled="f" stroked="f">
                <v:textbox>
                  <w:txbxContent>
                    <w:p w14:paraId="72B1D28E" w14:textId="38272675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10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CC3F53" wp14:editId="18AD09C1">
                <wp:simplePos x="0" y="0"/>
                <wp:positionH relativeFrom="column">
                  <wp:posOffset>7438934</wp:posOffset>
                </wp:positionH>
                <wp:positionV relativeFrom="paragraph">
                  <wp:posOffset>2820942</wp:posOffset>
                </wp:positionV>
                <wp:extent cx="1077686" cy="461645"/>
                <wp:effectExtent l="0" t="0" r="0" b="0"/>
                <wp:wrapNone/>
                <wp:docPr id="14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7686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DC2CB94" w14:textId="7A44EF9B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mm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77CC3F53" id="_x0000_s1028" type="#_x0000_t202" style="position:absolute;margin-left:585.75pt;margin-top:222.1pt;width:84.85pt;height:36.3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" filled="f" stroked="f">
                <v:textbox style="mso-fit-shape-to-text:t">
                  <w:txbxContent>
                    <w:p w14:paraId="4DC2CB94" w14:textId="7A44EF9B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144DC0" wp14:editId="415BF5D3">
                <wp:simplePos x="0" y="0"/>
                <wp:positionH relativeFrom="column">
                  <wp:posOffset>3432991</wp:posOffset>
                </wp:positionH>
                <wp:positionV relativeFrom="paragraph">
                  <wp:posOffset>2048056</wp:posOffset>
                </wp:positionV>
                <wp:extent cx="1317263" cy="461645"/>
                <wp:effectExtent l="0" t="0" r="0" b="0"/>
                <wp:wrapNone/>
                <wp:docPr id="8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7263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075BAA3" w14:textId="1A24CC3C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100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cm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>
            <w:pict>
              <v:shape w14:anchorId="48144DC0" id="_x0000_s1029" type="#_x0000_t202" style="position:absolute;margin-left:270.3pt;margin-top:161.25pt;width:103.7pt;height:36.3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" filled="f" stroked="f">
                <v:textbox style="mso-fit-shape-to-text:t">
                  <w:txbxContent>
                    <w:p w14:paraId="1075BAA3" w14:textId="1A24CC3C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100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D02890" wp14:editId="7FF268C7">
                <wp:simplePos x="0" y="0"/>
                <wp:positionH relativeFrom="column">
                  <wp:posOffset>5141868</wp:posOffset>
                </wp:positionH>
                <wp:positionV relativeFrom="paragraph">
                  <wp:posOffset>2777127</wp:posOffset>
                </wp:positionV>
                <wp:extent cx="903605" cy="461645"/>
                <wp:effectExtent l="0" t="0" r="0" b="0"/>
                <wp:wrapNone/>
                <wp:docPr id="9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D209727" w14:textId="3966897E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6D02890" id="_x0000_s1030" type="#_x0000_t202" style="position:absolute;margin-left:404.85pt;margin-top:218.65pt;width:71.15pt;height:36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" filled="f" stroked="f">
                <v:textbox style="mso-fit-shape-to-text:t">
                  <w:txbxContent>
                    <w:p w14:paraId="0D209727" w14:textId="3966897E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BA75BE" wp14:editId="11AAA54A">
                <wp:simplePos x="0" y="0"/>
                <wp:positionH relativeFrom="column">
                  <wp:posOffset>6382839</wp:posOffset>
                </wp:positionH>
                <wp:positionV relativeFrom="paragraph">
                  <wp:posOffset>2145756</wp:posOffset>
                </wp:positionV>
                <wp:extent cx="903605" cy="461645"/>
                <wp:effectExtent l="0" t="0" r="0" b="0"/>
                <wp:wrapNone/>
                <wp:docPr id="11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44E0DA" w14:textId="287568CD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km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3BA75BE" id="_x0000_s1031" type="#_x0000_t202" style="position:absolute;margin-left:502.6pt;margin-top:168.95pt;width:71.15pt;height:36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" filled="f" stroked="f">
                <v:textbox style="mso-fit-shape-to-text:t">
                  <w:txbxContent>
                    <w:p w14:paraId="2544E0DA" w14:textId="287568CD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km</w:t>
                      </w:r>
                    </w:p>
                  </w:txbxContent>
                </v:textbox>
              </v:shape>
            </w:pict>
          </mc:Fallback>
        </mc:AlternateContent>
      </w:r>
      <w:r w:rsidRPr="00FB25C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0AD1DE" wp14:editId="5A93B942">
                <wp:simplePos x="0" y="0"/>
                <wp:positionH relativeFrom="column">
                  <wp:posOffset>195943</wp:posOffset>
                </wp:positionH>
                <wp:positionV relativeFrom="paragraph">
                  <wp:posOffset>1708422</wp:posOffset>
                </wp:positionV>
                <wp:extent cx="903605" cy="461645"/>
                <wp:effectExtent l="0" t="0" r="0" b="0"/>
                <wp:wrapNone/>
                <wp:docPr id="23" name="Text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C60FC8" w14:textId="3BAF0885" w:rsidR="00CE6CD9" w:rsidRPr="00CE6CD9" w:rsidRDefault="00CE6CD9" w:rsidP="00CE6CD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Bidi" w:hAnsiTheme="minorBidi" w:cstheme="minorBidi"/>
                              </w:rPr>
                            </w:pP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1</w:t>
                            </w:r>
                            <w:r w:rsidRPr="00D44AA5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CE6CD9">
                              <w:rPr>
                                <w:rFonts w:asciiTheme="minorBidi" w:hAnsiTheme="minorBidi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cm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E0AD1DE" id="_x0000_s1032" type="#_x0000_t202" style="position:absolute;margin-left:15.45pt;margin-top:134.5pt;width:71.15pt;height:36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" filled="f" stroked="f">
                <v:textbox style="mso-fit-shape-to-text:t">
                  <w:txbxContent>
                    <w:p w14:paraId="0FC60FC8" w14:textId="3BAF0885" w:rsidR="00CE6CD9" w:rsidRPr="00CE6CD9" w:rsidRDefault="00CE6CD9" w:rsidP="00CE6CD9">
                      <w:pPr>
                        <w:pStyle w:val="NormalWeb"/>
                        <w:spacing w:before="0" w:beforeAutospacing="0" w:after="0" w:afterAutospacing="0"/>
                        <w:rPr>
                          <w:rFonts w:asciiTheme="minorBidi" w:hAnsiTheme="minorBidi" w:cstheme="minorBidi"/>
                        </w:rPr>
                      </w:pP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1</w:t>
                      </w:r>
                      <w:r w:rsidRPr="00D44AA5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CE6CD9">
                        <w:rPr>
                          <w:rFonts w:asciiTheme="minorBidi" w:hAnsiTheme="minorBidi" w:cstheme="minorBidi"/>
                          <w:color w:val="000000" w:themeColor="text1"/>
                          <w:kern w:val="24"/>
                          <w:sz w:val="48"/>
                          <w:szCs w:val="48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2DE318AB" w14:textId="5F20E287" w:rsidR="0017119F" w:rsidRPr="0017119F" w:rsidRDefault="0017119F" w:rsidP="0017119F"/>
    <w:p w14:paraId="27323328" w14:textId="4BE15B53" w:rsidR="0017119F" w:rsidRPr="0017119F" w:rsidRDefault="0017119F" w:rsidP="0017119F"/>
    <w:p w14:paraId="1F79582B" w14:textId="0D383B5F" w:rsidR="0017119F" w:rsidRPr="0017119F" w:rsidRDefault="0017119F" w:rsidP="0017119F"/>
    <w:p w14:paraId="414A6582" w14:textId="5E24F654" w:rsidR="0017119F" w:rsidRPr="0017119F" w:rsidRDefault="0017119F" w:rsidP="0017119F"/>
    <w:p w14:paraId="4B0AE701" w14:textId="7C4D002E" w:rsidR="0017119F" w:rsidRPr="0017119F" w:rsidRDefault="0017119F" w:rsidP="0017119F"/>
    <w:p w14:paraId="310CD75A" w14:textId="54AE6E3D" w:rsidR="0017119F" w:rsidRPr="0017119F" w:rsidRDefault="0017119F" w:rsidP="0017119F"/>
    <w:p w14:paraId="42C7EC22" w14:textId="0ABAA341" w:rsidR="0017119F" w:rsidRPr="0017119F" w:rsidRDefault="0017119F" w:rsidP="0017119F"/>
    <w:p w14:paraId="3515B25B" w14:textId="1C681A50" w:rsidR="0017119F" w:rsidRPr="0017119F" w:rsidRDefault="0017119F" w:rsidP="0017119F"/>
    <w:p w14:paraId="60C62CF4" w14:textId="2DB767D4" w:rsidR="0017119F" w:rsidRPr="0017119F" w:rsidRDefault="0017119F" w:rsidP="0017119F"/>
    <w:p w14:paraId="70170C06" w14:textId="3F35447B" w:rsidR="0017119F" w:rsidRPr="0017119F" w:rsidRDefault="0017119F" w:rsidP="0017119F"/>
    <w:p w14:paraId="7990F7B9" w14:textId="497C7AA1" w:rsidR="0017119F" w:rsidRPr="0017119F" w:rsidRDefault="0017119F" w:rsidP="0017119F"/>
    <w:p w14:paraId="4779473B" w14:textId="12AE8CFC" w:rsidR="0017119F" w:rsidRPr="0017119F" w:rsidRDefault="0017119F" w:rsidP="0017119F"/>
    <w:p w14:paraId="2F9FB889" w14:textId="77777777" w:rsidR="0017119F" w:rsidRDefault="0017119F" w:rsidP="0017119F">
      <w:pPr>
        <w:rPr>
          <w:sz w:val="22"/>
          <w:szCs w:val="22"/>
        </w:rPr>
      </w:pPr>
    </w:p>
    <w:p w14:paraId="19D83630" w14:textId="7F08385E" w:rsidR="0017119F" w:rsidRPr="0017119F" w:rsidRDefault="0017119F" w:rsidP="0017119F">
      <w:pPr>
        <w:rPr>
          <w:color w:val="FF0000"/>
          <w:sz w:val="22"/>
          <w:szCs w:val="22"/>
        </w:rPr>
      </w:pPr>
    </w:p>
    <w:sectPr w:rsidR="0017119F" w:rsidRPr="0017119F" w:rsidSect="004C17B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BF8E7" w14:textId="77777777" w:rsidR="006A205A" w:rsidRDefault="006A205A" w:rsidP="00F96C86">
      <w:r>
        <w:separator/>
      </w:r>
    </w:p>
  </w:endnote>
  <w:endnote w:type="continuationSeparator" w:id="0">
    <w:p w14:paraId="5EA659BC" w14:textId="77777777" w:rsidR="006A205A" w:rsidRDefault="006A205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97F0E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F214D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AFE3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1999E" w14:textId="77777777" w:rsidR="006A205A" w:rsidRDefault="006A205A" w:rsidP="00F96C86">
      <w:r>
        <w:separator/>
      </w:r>
    </w:p>
  </w:footnote>
  <w:footnote w:type="continuationSeparator" w:id="0">
    <w:p w14:paraId="214E1CA9" w14:textId="77777777" w:rsidR="006A205A" w:rsidRDefault="006A205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971C2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44CF5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7D3688E9" wp14:editId="302F586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235ED703" wp14:editId="086B4A09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1703FABD" wp14:editId="0EB6D25F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6940FF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DD2E3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CD9"/>
    <w:rsid w:val="000067D1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B6F20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119F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2FB"/>
    <w:rsid w:val="00301EA6"/>
    <w:rsid w:val="00354349"/>
    <w:rsid w:val="00355B2D"/>
    <w:rsid w:val="0035607E"/>
    <w:rsid w:val="00356C3B"/>
    <w:rsid w:val="00380DFE"/>
    <w:rsid w:val="00382574"/>
    <w:rsid w:val="00384985"/>
    <w:rsid w:val="00387079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5A"/>
    <w:rsid w:val="006A2078"/>
    <w:rsid w:val="006B3183"/>
    <w:rsid w:val="006B557C"/>
    <w:rsid w:val="006B79AD"/>
    <w:rsid w:val="006C3351"/>
    <w:rsid w:val="006C5799"/>
    <w:rsid w:val="006C5802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35F2"/>
    <w:rsid w:val="00765C0F"/>
    <w:rsid w:val="00775890"/>
    <w:rsid w:val="00783951"/>
    <w:rsid w:val="00795759"/>
    <w:rsid w:val="007A4890"/>
    <w:rsid w:val="007C2BB7"/>
    <w:rsid w:val="007D13E0"/>
    <w:rsid w:val="007D556D"/>
    <w:rsid w:val="007D7C49"/>
    <w:rsid w:val="007E456E"/>
    <w:rsid w:val="0083008C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4DCE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42EB"/>
    <w:rsid w:val="00BC4E96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E6CD9"/>
    <w:rsid w:val="00CF070A"/>
    <w:rsid w:val="00D06668"/>
    <w:rsid w:val="00D11E60"/>
    <w:rsid w:val="00D43B61"/>
    <w:rsid w:val="00D447ED"/>
    <w:rsid w:val="00D44AA5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E53DC6"/>
  <w15:docId w15:val="{92D7CD2A-B59D-4687-AC89-27496F24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cf01">
    <w:name w:val="cf01"/>
    <w:basedOn w:val="DefaultParagraphFont"/>
    <w:rsid w:val="00CE6CD9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E6CD9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5</cp:revision>
  <cp:lastPrinted>2021-03-09T11:45:00Z</cp:lastPrinted>
  <dcterms:created xsi:type="dcterms:W3CDTF">2023-04-10T13:59:00Z</dcterms:created>
  <dcterms:modified xsi:type="dcterms:W3CDTF">2023-04-24T13:15:00Z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